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9105B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BRAUNDYS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2D256A0C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Hornington</w:t>
      </w:r>
      <w:proofErr w:type="spellEnd"/>
      <w:r>
        <w:rPr>
          <w:rFonts w:cs="Times New Roman"/>
          <w:szCs w:val="24"/>
        </w:rPr>
        <w:t>, Yorkshire. Husbandman.</w:t>
      </w:r>
    </w:p>
    <w:p w14:paraId="0F6212EC" w14:textId="77777777" w:rsidR="00C17138" w:rsidRDefault="00C17138" w:rsidP="00C17138">
      <w:pPr>
        <w:pStyle w:val="NoSpacing"/>
        <w:rPr>
          <w:rFonts w:cs="Times New Roman"/>
          <w:szCs w:val="24"/>
        </w:rPr>
      </w:pPr>
    </w:p>
    <w:p w14:paraId="407CA2EE" w14:textId="77777777" w:rsidR="00C17138" w:rsidRDefault="00C17138" w:rsidP="00C17138">
      <w:pPr>
        <w:pStyle w:val="NoSpacing"/>
        <w:rPr>
          <w:rFonts w:cs="Times New Roman"/>
          <w:szCs w:val="24"/>
        </w:rPr>
      </w:pPr>
    </w:p>
    <w:p w14:paraId="08834AF9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John Banbury(q.v.), his wife, Joan(q.v.), John Smyth(q.v.) and his wife, </w:t>
      </w:r>
    </w:p>
    <w:p w14:paraId="2FDFE303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Denise(q.v.),</w:t>
      </w:r>
      <w:proofErr w:type="gramEnd"/>
      <w:r>
        <w:rPr>
          <w:rFonts w:cs="Times New Roman"/>
          <w:szCs w:val="24"/>
        </w:rPr>
        <w:t xml:space="preserve"> brought a plaint of trespass against him and 11 others.</w:t>
      </w:r>
    </w:p>
    <w:p w14:paraId="3B14B88A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24F866CB" w14:textId="77777777" w:rsidR="00C17138" w:rsidRDefault="00C17138" w:rsidP="00C17138">
      <w:pPr>
        <w:pStyle w:val="NoSpacing"/>
        <w:rPr>
          <w:rFonts w:cs="Times New Roman"/>
          <w:szCs w:val="24"/>
        </w:rPr>
      </w:pPr>
    </w:p>
    <w:p w14:paraId="688C395C" w14:textId="77777777" w:rsidR="00C17138" w:rsidRDefault="00C17138" w:rsidP="00C17138">
      <w:pPr>
        <w:pStyle w:val="NoSpacing"/>
        <w:rPr>
          <w:rFonts w:cs="Times New Roman"/>
          <w:szCs w:val="24"/>
        </w:rPr>
      </w:pPr>
    </w:p>
    <w:p w14:paraId="6681606D" w14:textId="77777777" w:rsidR="00C17138" w:rsidRDefault="00C17138" w:rsidP="00C171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37440B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D10E4" w14:textId="77777777" w:rsidR="00C17138" w:rsidRDefault="00C17138" w:rsidP="009139A6">
      <w:r>
        <w:separator/>
      </w:r>
    </w:p>
  </w:endnote>
  <w:endnote w:type="continuationSeparator" w:id="0">
    <w:p w14:paraId="597ABC51" w14:textId="77777777" w:rsidR="00C17138" w:rsidRDefault="00C171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B9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7A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7F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25F4" w14:textId="77777777" w:rsidR="00C17138" w:rsidRDefault="00C17138" w:rsidP="009139A6">
      <w:r>
        <w:separator/>
      </w:r>
    </w:p>
  </w:footnote>
  <w:footnote w:type="continuationSeparator" w:id="0">
    <w:p w14:paraId="30149877" w14:textId="77777777" w:rsidR="00C17138" w:rsidRDefault="00C171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92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38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A3B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3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713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40D6"/>
  <w15:chartTrackingRefBased/>
  <w15:docId w15:val="{685CEA32-DA4A-4286-A71E-6F2DF04F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7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2023-04-29T10:26:00Z</dcterms:created>
  <dcterms:modified xsi:type="dcterms:W3CDTF">2023-04-29T10:27:00Z</dcterms:modified>
</cp:coreProperties>
</file>